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D5" w:rsidRPr="008537FF" w:rsidRDefault="002426D5" w:rsidP="008537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37FF">
        <w:rPr>
          <w:rFonts w:ascii="Times New Roman" w:hAnsi="Times New Roman" w:cs="Times New Roman"/>
          <w:b/>
          <w:bCs/>
          <w:sz w:val="24"/>
          <w:szCs w:val="24"/>
        </w:rPr>
        <w:t>ТЕХНИЧЕСКОЕ ОПИСАНИЕ</w:t>
      </w:r>
    </w:p>
    <w:p w:rsidR="002426D5" w:rsidRPr="008537FF" w:rsidRDefault="002426D5" w:rsidP="008537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37FF">
        <w:rPr>
          <w:rFonts w:ascii="Times New Roman" w:hAnsi="Times New Roman" w:cs="Times New Roman"/>
          <w:b/>
          <w:bCs/>
          <w:sz w:val="24"/>
          <w:szCs w:val="24"/>
        </w:rPr>
        <w:t>ВОСПИТАТЕЛЬ ДЕТЕЙ ДОШКОЛЬНОГО ВОЗРАСТА</w:t>
      </w:r>
    </w:p>
    <w:p w:rsidR="002426D5" w:rsidRDefault="002426D5" w:rsidP="00F577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F577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ВВЕЕНИЕ</w:t>
      </w:r>
    </w:p>
    <w:p w:rsidR="002426D5" w:rsidRPr="00F5771F" w:rsidRDefault="002426D5" w:rsidP="00F5771F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771F">
        <w:rPr>
          <w:rFonts w:ascii="Times New Roman" w:hAnsi="Times New Roman" w:cs="Times New Roman"/>
          <w:sz w:val="24"/>
          <w:szCs w:val="24"/>
        </w:rPr>
        <w:t>НАЗВАНИЕ И ОПИСАНИЕ КОНКУРСА</w:t>
      </w:r>
    </w:p>
    <w:p w:rsidR="002426D5" w:rsidRDefault="002426D5" w:rsidP="00F5771F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данного направления конкурса:</w:t>
      </w:r>
    </w:p>
    <w:p w:rsidR="002426D5" w:rsidRDefault="002426D5" w:rsidP="00F577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детей дошкольного возраста</w:t>
      </w:r>
    </w:p>
    <w:p w:rsidR="002426D5" w:rsidRPr="00F5771F" w:rsidRDefault="002426D5" w:rsidP="00F5771F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771F">
        <w:rPr>
          <w:rFonts w:ascii="Times New Roman" w:hAnsi="Times New Roman" w:cs="Times New Roman"/>
          <w:sz w:val="24"/>
          <w:szCs w:val="24"/>
        </w:rPr>
        <w:t>Описание профессии:</w:t>
      </w:r>
    </w:p>
    <w:p w:rsidR="002426D5" w:rsidRDefault="002426D5" w:rsidP="00197130">
      <w:pPr>
        <w:pStyle w:val="ListParagraph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детей дошкольного возраста работает в социальном и коммерческом секторе. </w:t>
      </w:r>
      <w:r w:rsidRPr="008351A0">
        <w:rPr>
          <w:rFonts w:ascii="Times New Roman" w:hAnsi="Times New Roman" w:cs="Times New Roman"/>
          <w:sz w:val="24"/>
          <w:szCs w:val="24"/>
        </w:rPr>
        <w:t xml:space="preserve">В стремительно меняющемся открытом мире главным профессиональным качеством, которое педагог должен постоянно демонстрировать своим </w:t>
      </w:r>
      <w:r>
        <w:rPr>
          <w:rFonts w:ascii="Times New Roman" w:hAnsi="Times New Roman" w:cs="Times New Roman"/>
          <w:sz w:val="24"/>
          <w:szCs w:val="24"/>
        </w:rPr>
        <w:t>воспитанникам</w:t>
      </w:r>
      <w:r w:rsidRPr="008351A0">
        <w:rPr>
          <w:rFonts w:ascii="Times New Roman" w:hAnsi="Times New Roman" w:cs="Times New Roman"/>
          <w:sz w:val="24"/>
          <w:szCs w:val="24"/>
        </w:rPr>
        <w:t xml:space="preserve">, становится умение учиться. Готовность к переменам, мобильность, способность к нестандартным трудовым действиям, ответственность и самостоятельность в принятии решений – все эти характеристики деятельности успешного профессионала в полной мере относятся и к </w:t>
      </w:r>
      <w:r>
        <w:rPr>
          <w:rFonts w:ascii="Times New Roman" w:hAnsi="Times New Roman" w:cs="Times New Roman"/>
          <w:sz w:val="24"/>
          <w:szCs w:val="24"/>
        </w:rPr>
        <w:t>воспитателю детей дошкольного возраста</w:t>
      </w:r>
      <w:r w:rsidRPr="008351A0">
        <w:rPr>
          <w:rFonts w:ascii="Times New Roman" w:hAnsi="Times New Roman" w:cs="Times New Roman"/>
          <w:sz w:val="24"/>
          <w:szCs w:val="24"/>
        </w:rPr>
        <w:t>. Обретение этих ценных качеств невозможно без расширения пространства педагогического творчества. </w:t>
      </w:r>
    </w:p>
    <w:p w:rsidR="002426D5" w:rsidRDefault="002426D5" w:rsidP="00197130">
      <w:pPr>
        <w:pStyle w:val="ListParagraph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1A0">
        <w:rPr>
          <w:rFonts w:ascii="Times New Roman" w:hAnsi="Times New Roman" w:cs="Times New Roman"/>
          <w:sz w:val="24"/>
          <w:szCs w:val="24"/>
        </w:rPr>
        <w:t>Федеральный закон № 273-ФЗ от 29.12.2012 «Об образовании в Российской Федерации» (далее – ФЗ) относит дошкольное образование к одному из уровней общего. Кроме того, в ФЗ, наряду с такой функцией, как уход и присмотр за ребенком, за дошкольными организациями закрепляется обязанность осуществлять образовательную деятельность, выделяемую в отдельную услугу.</w:t>
      </w:r>
    </w:p>
    <w:p w:rsidR="002426D5" w:rsidRDefault="002426D5" w:rsidP="00197130">
      <w:pPr>
        <w:pStyle w:val="NormalWeb"/>
        <w:spacing w:before="0" w:beforeAutospacing="0" w:after="0" w:afterAutospacing="0"/>
        <w:ind w:left="709"/>
        <w:jc w:val="both"/>
      </w:pPr>
      <w:r>
        <w:t>Расширяя границы свободы педагога дошкольного образования (воспитателя), одновременно повышается его ответственность за результаты своего труда, предъявляя требования к его квалификации.</w:t>
      </w:r>
    </w:p>
    <w:p w:rsidR="002426D5" w:rsidRDefault="002426D5" w:rsidP="0019713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19713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 И ЗНАЧИМОСТЬ ДАННОГО ДОКУМЕНТА</w:t>
      </w: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документ содержит информацию о стандартах, необходимых для участия в Конкурсе по направлению «Воспитатель детей дошкольного возраста», а также о принципах выставления оценок, методах и алгоритмах, лежащих в основе данного Конкурса.</w:t>
      </w: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эксперт и Участник конкурса должен знать и понимать информацию, написанную в данном документе.</w:t>
      </w: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возникновения противоречивых ситуаций, связанных с различной трактовкой «Технического описания» на разных языках, преимущество отдается английской версии.</w:t>
      </w:r>
    </w:p>
    <w:p w:rsidR="002426D5" w:rsidRDefault="002426D5" w:rsidP="00197130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B42F78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СОПРОВОДИТЕЛЬНАЯ ДОКУМЕНТАЦИЯ</w:t>
      </w:r>
    </w:p>
    <w:p w:rsidR="002426D5" w:rsidRDefault="002426D5" w:rsidP="00B42F7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как данное «Техническое описание» содержит информацию только по данному направлению Конкурса, этот документ необходимо использовать совместно с:</w:t>
      </w:r>
    </w:p>
    <w:p w:rsidR="002426D5" w:rsidRDefault="002426D5" w:rsidP="00B42F7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Pr="00B42F78" w:rsidRDefault="002426D5" w:rsidP="00B42F78">
      <w:pPr>
        <w:pStyle w:val="ListParagraph"/>
        <w:numPr>
          <w:ilvl w:val="0"/>
          <w:numId w:val="2"/>
        </w:numPr>
        <w:tabs>
          <w:tab w:val="left" w:pos="993"/>
          <w:tab w:val="left" w:pos="1418"/>
          <w:tab w:val="left" w:pos="1701"/>
        </w:tabs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F78">
        <w:rPr>
          <w:rFonts w:ascii="Times New Roman" w:hAnsi="Times New Roman" w:cs="Times New Roman"/>
          <w:sz w:val="24"/>
          <w:szCs w:val="24"/>
          <w:lang w:val="en-GB"/>
        </w:rPr>
        <w:t xml:space="preserve">WSI- </w:t>
      </w:r>
      <w:r w:rsidRPr="00B42F78">
        <w:rPr>
          <w:rFonts w:ascii="Times New Roman" w:hAnsi="Times New Roman" w:cs="Times New Roman"/>
          <w:sz w:val="24"/>
          <w:szCs w:val="24"/>
        </w:rPr>
        <w:t xml:space="preserve"> Правила Конкурса.</w:t>
      </w:r>
    </w:p>
    <w:p w:rsidR="002426D5" w:rsidRPr="00B42F78" w:rsidRDefault="002426D5" w:rsidP="00B42F78">
      <w:pPr>
        <w:pStyle w:val="ListParagraph"/>
        <w:numPr>
          <w:ilvl w:val="0"/>
          <w:numId w:val="2"/>
        </w:numPr>
        <w:tabs>
          <w:tab w:val="left" w:pos="993"/>
          <w:tab w:val="left" w:pos="1418"/>
          <w:tab w:val="left" w:pos="1701"/>
        </w:tabs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F78">
        <w:rPr>
          <w:rFonts w:ascii="Times New Roman" w:hAnsi="Times New Roman" w:cs="Times New Roman"/>
          <w:sz w:val="24"/>
          <w:szCs w:val="24"/>
          <w:lang w:val="en-GB"/>
        </w:rPr>
        <w:t xml:space="preserve">WSI- </w:t>
      </w:r>
      <w:r w:rsidRPr="00B42F78">
        <w:rPr>
          <w:rFonts w:ascii="Times New Roman" w:hAnsi="Times New Roman" w:cs="Times New Roman"/>
          <w:sz w:val="24"/>
          <w:szCs w:val="24"/>
        </w:rPr>
        <w:t xml:space="preserve"> Стандарты спецификации.</w:t>
      </w:r>
    </w:p>
    <w:p w:rsidR="002426D5" w:rsidRPr="00B42F78" w:rsidRDefault="002426D5" w:rsidP="00B42F78">
      <w:pPr>
        <w:pStyle w:val="ListParagraph"/>
        <w:numPr>
          <w:ilvl w:val="0"/>
          <w:numId w:val="2"/>
        </w:numPr>
        <w:tabs>
          <w:tab w:val="left" w:pos="993"/>
          <w:tab w:val="left" w:pos="1418"/>
          <w:tab w:val="left" w:pos="1701"/>
        </w:tabs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F78">
        <w:rPr>
          <w:rFonts w:ascii="Times New Roman" w:hAnsi="Times New Roman" w:cs="Times New Roman"/>
          <w:sz w:val="24"/>
          <w:szCs w:val="24"/>
          <w:lang w:val="en-GB"/>
        </w:rPr>
        <w:t>WSI</w:t>
      </w:r>
      <w:r w:rsidRPr="00C22B80">
        <w:rPr>
          <w:rFonts w:ascii="Times New Roman" w:hAnsi="Times New Roman" w:cs="Times New Roman"/>
          <w:sz w:val="24"/>
          <w:szCs w:val="24"/>
        </w:rPr>
        <w:t xml:space="preserve">- </w:t>
      </w:r>
      <w:r w:rsidRPr="00B42F78">
        <w:rPr>
          <w:rFonts w:ascii="Times New Roman" w:hAnsi="Times New Roman" w:cs="Times New Roman"/>
          <w:sz w:val="24"/>
          <w:szCs w:val="24"/>
        </w:rPr>
        <w:t xml:space="preserve"> Стратегия выставления оценок (если применимо).</w:t>
      </w:r>
    </w:p>
    <w:p w:rsidR="002426D5" w:rsidRPr="00B42F78" w:rsidRDefault="002426D5" w:rsidP="00B42F78">
      <w:pPr>
        <w:pStyle w:val="ListParagraph"/>
        <w:numPr>
          <w:ilvl w:val="0"/>
          <w:numId w:val="2"/>
        </w:numPr>
        <w:tabs>
          <w:tab w:val="left" w:pos="993"/>
          <w:tab w:val="left" w:pos="1418"/>
          <w:tab w:val="left" w:pos="1701"/>
        </w:tabs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F78">
        <w:rPr>
          <w:rFonts w:ascii="Times New Roman" w:hAnsi="Times New Roman" w:cs="Times New Roman"/>
          <w:sz w:val="24"/>
          <w:szCs w:val="24"/>
          <w:lang w:val="en-GB"/>
        </w:rPr>
        <w:t>WSI</w:t>
      </w:r>
      <w:r w:rsidRPr="00C22B80">
        <w:rPr>
          <w:rFonts w:ascii="Times New Roman" w:hAnsi="Times New Roman" w:cs="Times New Roman"/>
          <w:sz w:val="24"/>
          <w:szCs w:val="24"/>
        </w:rPr>
        <w:t xml:space="preserve">- </w:t>
      </w:r>
      <w:r w:rsidRPr="00B42F78">
        <w:rPr>
          <w:rFonts w:ascii="Times New Roman" w:hAnsi="Times New Roman" w:cs="Times New Roman"/>
          <w:sz w:val="24"/>
          <w:szCs w:val="24"/>
        </w:rPr>
        <w:t xml:space="preserve"> Онлайн ресурсы, указанные в этом документе.</w:t>
      </w:r>
    </w:p>
    <w:p w:rsidR="002426D5" w:rsidRPr="00B42F78" w:rsidRDefault="002426D5" w:rsidP="00B42F78">
      <w:pPr>
        <w:pStyle w:val="ListParagraph"/>
        <w:numPr>
          <w:ilvl w:val="0"/>
          <w:numId w:val="2"/>
        </w:numPr>
        <w:tabs>
          <w:tab w:val="left" w:pos="993"/>
          <w:tab w:val="left" w:pos="1418"/>
          <w:tab w:val="left" w:pos="1701"/>
        </w:tabs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F78">
        <w:rPr>
          <w:rFonts w:ascii="Times New Roman" w:hAnsi="Times New Roman" w:cs="Times New Roman"/>
          <w:sz w:val="24"/>
          <w:szCs w:val="24"/>
        </w:rPr>
        <w:t>Санитарные нормы и правила безопасности страны, в которой проводится Конкурс.</w:t>
      </w:r>
    </w:p>
    <w:p w:rsidR="002426D5" w:rsidRDefault="002426D5" w:rsidP="00197130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B42F78">
      <w:pPr>
        <w:pStyle w:val="ListParagraph"/>
        <w:numPr>
          <w:ilvl w:val="0"/>
          <w:numId w:val="1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СТАНДАРТОВ СПЕЦИФИКАЦИИ </w:t>
      </w:r>
      <w:r>
        <w:rPr>
          <w:rFonts w:ascii="Times New Roman" w:hAnsi="Times New Roman" w:cs="Times New Roman"/>
          <w:sz w:val="24"/>
          <w:szCs w:val="24"/>
          <w:lang w:val="en-GB"/>
        </w:rPr>
        <w:t>WORLDSKILLS</w:t>
      </w:r>
      <w:r w:rsidRPr="00C22B8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ЗНАНИЯ, ПОНИМАНИЕ, НАВЫКИ</w:t>
      </w:r>
      <w:r w:rsidRPr="00C22B80">
        <w:rPr>
          <w:rFonts w:ascii="Times New Roman" w:hAnsi="Times New Roman" w:cs="Times New Roman"/>
          <w:sz w:val="24"/>
          <w:szCs w:val="24"/>
        </w:rPr>
        <w:t>)</w:t>
      </w:r>
    </w:p>
    <w:p w:rsidR="002426D5" w:rsidRDefault="002426D5" w:rsidP="00B42F7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numPr>
          <w:ilvl w:val="1"/>
          <w:numId w:val="1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ПРИНЦИПЫ СТАНДАРТОВ СПЕЦИФИКАЦИИ </w:t>
      </w:r>
      <w:r>
        <w:rPr>
          <w:rFonts w:ascii="Times New Roman" w:hAnsi="Times New Roman" w:cs="Times New Roman"/>
          <w:sz w:val="24"/>
          <w:szCs w:val="24"/>
          <w:lang w:val="en-GB"/>
        </w:rPr>
        <w:t>WORLDSKILLS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«Стандартов спецификации </w:t>
      </w:r>
      <w:r>
        <w:rPr>
          <w:rFonts w:ascii="Times New Roman" w:hAnsi="Times New Roman" w:cs="Times New Roman"/>
          <w:sz w:val="24"/>
          <w:szCs w:val="24"/>
          <w:lang w:val="en-GB"/>
        </w:rPr>
        <w:t>Worldskills</w:t>
      </w:r>
      <w:r>
        <w:rPr>
          <w:rFonts w:ascii="Times New Roman" w:hAnsi="Times New Roman" w:cs="Times New Roman"/>
          <w:sz w:val="24"/>
          <w:szCs w:val="24"/>
        </w:rPr>
        <w:t>» определяют знания, понимание и навыки, которые лежат в основе наилучшего международного опыта в техническом и профессиональном плане. Они отражают общемировое понимание того, какую роль рассматриваемая профессия играет для индустрии и бизнеса.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конкурс направлен на отражение наилучшей мировой практики в воспитании детей дошкольного возраста. Ниже перечисленные Стандарты являются ориентиром для подготовки и участия в Конкурсе профессий.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Конкурсе профессий оценка знаний и понимания будет осуществляться через оценку исполнения. Отдельных тестов на проверку знаний и понимания не предусмотрено.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«Стандартов спецификации» содержит несколько разделов, каждому разделу присвоен заголовок и номер.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каждому разделу присвоен удельный вес, определяющий относительную важность данного раздела (и перечисленных в нем критериев) в общем перечне «Стандартов спецификации». Общая сумма процентов составляет 100.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«Стандартов спецификации» лежат в основе разработки основных документов Конкурса – «Системы баллов» и «Конкурсного задания». Эти документы направлены на оценку только тех навыков, которые описаны в «Стандартах спецификации» и, соответственно, максимально полно отражают Стандарты профессии.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«Системы баллов» и «Конкурсного задания» максимально четко следуют распределению баллов, описанному в рамках «Стандартов спецификации». Допускается разброс в пять процентов, при условии, что это не будет искажать удельный вес раздела.</w:t>
      </w: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DE001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610C8C">
      <w:pPr>
        <w:pStyle w:val="ListParagraph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СТАНДАРТЫ СПЕЦИФИКАЦИИ </w:t>
      </w:r>
      <w:r>
        <w:rPr>
          <w:rFonts w:ascii="Times New Roman" w:hAnsi="Times New Roman" w:cs="Times New Roman"/>
          <w:sz w:val="24"/>
          <w:szCs w:val="24"/>
          <w:lang w:val="en-GB"/>
        </w:rPr>
        <w:t>WORLDSKILLS</w:t>
      </w:r>
    </w:p>
    <w:p w:rsidR="002426D5" w:rsidRDefault="002426D5" w:rsidP="00610C8C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520"/>
        <w:gridCol w:w="1950"/>
      </w:tblGrid>
      <w:tr w:rsidR="002426D5" w:rsidRPr="00422624">
        <w:tc>
          <w:tcPr>
            <w:tcW w:w="7621" w:type="dxa"/>
            <w:gridSpan w:val="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УДЕЛЬНЫЙ ВЕС (%)</w:t>
            </w:r>
          </w:p>
        </w:tc>
      </w:tr>
      <w:tr w:rsidR="002426D5" w:rsidRPr="00422624">
        <w:tc>
          <w:tcPr>
            <w:tcW w:w="1101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рабочего пространства и рабочий процесс</w:t>
            </w:r>
          </w:p>
        </w:tc>
        <w:tc>
          <w:tcPr>
            <w:tcW w:w="195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Назначение, применение, уход и техническое обслуживание всего оборудования, а также правила безопасности.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Назначение, применение, уход и возможные риски, связанные с использованием различных средств и электрооборудования.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Возрастные особенности детей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Время, необходимое для выполнения каждого задания в соответствии с возрастом детей.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Методы и приемы работы с детьми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Существующие правила безопасности и Санитарно-гигиенические нормы.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Соблюдение правовых, нравственных и этических норм, требований профессиональной этики.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и следить за тем, чтобы оно было чистым, безопасным и комфортным.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Планировать, подготавливать и выполнять каждое задание в рамках заданного времени.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Подбирать, использовать, очищать и хранить все оборудование и материалы в безопасности, чистоте и в соответствии с инструкциями.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Работать в соответствии с правилами безопасности.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5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Особенностей развития речи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развития ребенка в раннем и дошкольном возрасте.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Основы теории речевого и познавательного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Репертуар, предложенный основными образовательными программами дошкольного образования.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Организовывать виды деятельности (предметная, познавательно-исследовательская, игровая), осуществляемые в раннем и дошкольном возрасте для развития речи детей.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Применять методы речевого и познавательного, личностного развития детей раннего и дошкольного возраста в соответствии с образовательной программой организации.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Владеть ИКТ-компетентностями, необходимыми и достаточными для речевого и познавательного развития детей 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и декламировать.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Инсценировать литературные произведения с использованием  различных средств и оборудования.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Особенностей художественно-эстетического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развития ребенка в раннем и дошкольном возрасте.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Основы теории художественно-эстетического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предмета и программы обучения по декоративно-прикладному искусству.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предмета и программы обучения в технике аппликация.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Знать методы и приемы организации совместной и самостоятельной деятельности дошкольников по художественно-эстетическому направлению.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Организовывать художественно-эстетическую деятельность в раннем и дошкольном возрасте.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Применять методы и приемы организации совместной и самостоятельной деятельности дошкольников по художественно-эстетическому направлению.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Владеть ИКТ-компетентностями, необходимыми и достаточными для художественно-эстетического развития детей 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создавать образцы для показа детям по декоративно-прикладному искусству.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создавать образцы для показа детям в технике аппликация (смешанная).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организовать индивидуальную работу с детьми по созданию смешанной аппликации.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Особенностей физического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физического развития ребенка в раннем и дошкольном возрасте.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Основы теории физического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Знать теорию и методику физического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 xml:space="preserve">Знать СанПин и технику безопасности организации и проведения совместной и самостоятельной деятельности по физическому развитию дошкольников. 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Организовывать физкультурно-оздоровительную работу с детьми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Применять методы и приемы организации совместной и самостоятельной деятельности дошкольников по физкультурно-оздоровительному направлению.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Владеть ИКТ-компетентностями, необходимыми и достаточными для организации и проведения физкультурно-оздоровительной работы с детьми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и проводить физкультурные занятия с детьми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и проводить подвижные игры с детьми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Уметь организовать индивидуальную работу с детьми по физическому развитию.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с родителями и сотрудниками образовательного учреждения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Основные документы о правах ребенка и обязанности взрослых по отношению к детям.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Сущность и своеобразие процесса социализации дошкольников.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Задачи и содержание семейного воспитания.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современной семьи и ее функции.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Содержание и формы работы с семьей.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индивидуальной работы с семьей.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Формулировать цели и задачи работы с семьей.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разнообразные формы работы с семьей (родительские собрания, беседы, консультации и т.д.).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Консультировать родителей по вопросам семейного воспитания, социального, психического и физического развития ребенка.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Дидактическая игра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Сущность и своеобразие игровой деятельности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Содержание и способы организации и проведения дидактических игр с детьми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дидактической игры в разных возрастных группах.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Особенности создания дидактических игр для детей раннего и дошкольного возраста.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Определять цели, задачи, содержание, методы и средства игровой деятельности детей (дидактическая игра).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Играть с детьми и стимулировать самостоятельную игровую деятельность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Использовать прямые и косвенные приемы руководства игровой деятельностью детей (дидактической игрой).</w:t>
            </w:r>
          </w:p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Концептуальные основы и содержание примерных и вариативных программ дошкольного образования.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современных подходов и педагогических технологий дошкольного образования.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Педагогические, гигиенические, специальные требования к созданию предметно-развивающей среды ДОУ.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tabs>
                <w:tab w:val="left" w:pos="32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Создавать в группе предметно-развивающую среду, соответствующую возрасту, целям и задачам дошкольного образования.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Создавать макет предметно-развивающей среды.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6D5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520"/>
        <w:gridCol w:w="1950"/>
      </w:tblGrid>
      <w:tr w:rsidR="002426D5" w:rsidRPr="00422624">
        <w:tc>
          <w:tcPr>
            <w:tcW w:w="7621" w:type="dxa"/>
            <w:gridSpan w:val="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УДЕЛЬНЫЙ ВЕС (%)</w:t>
            </w:r>
          </w:p>
        </w:tc>
      </w:tr>
      <w:tr w:rsidR="002426D5" w:rsidRPr="00422624">
        <w:tc>
          <w:tcPr>
            <w:tcW w:w="1101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рабочего пространства и рабочий процесс</w:t>
            </w:r>
          </w:p>
        </w:tc>
        <w:tc>
          <w:tcPr>
            <w:tcW w:w="195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Назначение, применение, уход и техническое обслуживание всего оборудования, а также правила безопасности.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Назначение, применение, уход и возможные риски, связанные с использованием различных средств и электрооборудования.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Возрастные особенности детей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Время, необходимое для выполнения каждого задания в соответствии с возрастом детей.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Методы и приемы работы с детьми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Существующие правила безопасности и Санитарно-гигиенические нормы.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3"/>
              </w:numPr>
              <w:tabs>
                <w:tab w:val="left" w:pos="324"/>
                <w:tab w:val="left" w:pos="594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Соблюдение правовых, нравственных и этических норм, требований профессиональной этики.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и следить за тем, чтобы оно было чистым, безопасным и комфортным.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Планировать, подготавливать и выполнять каждое задание в рамках заданного времени.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Подбирать, использовать, очищать и хранить все оборудование и материалы в безопасности, чистоте и в соответствии с инструкциями.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429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Работать в соответствии с правилами безопасности.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1950" w:type="dxa"/>
            <w:shd w:val="clear" w:color="auto" w:fill="D9D9D9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vMerge w:val="restart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2"/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знать и понимать: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Особенностей развития речи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развития ребенка в раннем и дошкольном возрасте.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Основы теории речевого и познавательного развития детей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5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Репертуар, предложенный основными образовательными программами дошкольного образования.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D5" w:rsidRPr="00422624">
        <w:tc>
          <w:tcPr>
            <w:tcW w:w="1101" w:type="dxa"/>
            <w:vMerge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Участник конкурса должен уметь: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Организовывать виды деятельности (предметная, познавательно-исследовательская, игровая), осуществляемые в раннем и дошкольном возрасте для развития речи детей.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Применять методы речевого и познавательного, личностного развития детей раннего и дошкольного возраста в соответствии с образовательной программой организации.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Владеть ИКТ-компетентностями, необходимыми и достаточными для речевого и познавательного развития детей  раннего и дошкольного возраста.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и декламировать.</w:t>
            </w:r>
          </w:p>
          <w:p w:rsidR="002426D5" w:rsidRPr="00422624" w:rsidRDefault="002426D5" w:rsidP="00422624">
            <w:pPr>
              <w:pStyle w:val="ListParagraph"/>
              <w:numPr>
                <w:ilvl w:val="0"/>
                <w:numId w:val="4"/>
              </w:numPr>
              <w:tabs>
                <w:tab w:val="left" w:pos="324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Инсценировать литературные произведения с использованием  различных средств и оборудования.</w:t>
            </w:r>
          </w:p>
        </w:tc>
        <w:tc>
          <w:tcPr>
            <w:tcW w:w="1950" w:type="dxa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с родителями и сотрудниками образовательного учреждения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Дидактическая игра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26D5" w:rsidRPr="00422624">
        <w:tc>
          <w:tcPr>
            <w:tcW w:w="1101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1950" w:type="dxa"/>
            <w:shd w:val="clear" w:color="auto" w:fill="F2F2F2"/>
          </w:tcPr>
          <w:p w:rsidR="002426D5" w:rsidRPr="00422624" w:rsidRDefault="002426D5" w:rsidP="00422624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426D5" w:rsidRPr="00DE0018" w:rsidRDefault="002426D5" w:rsidP="0078607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26D5" w:rsidRPr="00DE0018" w:rsidSect="00AC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0D24"/>
    <w:multiLevelType w:val="hybridMultilevel"/>
    <w:tmpl w:val="BC3E3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A06A8B"/>
    <w:multiLevelType w:val="hybridMultilevel"/>
    <w:tmpl w:val="63842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A976169"/>
    <w:multiLevelType w:val="hybridMultilevel"/>
    <w:tmpl w:val="7F403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4367D07"/>
    <w:multiLevelType w:val="hybridMultilevel"/>
    <w:tmpl w:val="A41095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4C1338E7"/>
    <w:multiLevelType w:val="multilevel"/>
    <w:tmpl w:val="B8121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3375AEC"/>
    <w:multiLevelType w:val="hybridMultilevel"/>
    <w:tmpl w:val="D5E66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71F"/>
    <w:rsid w:val="00124737"/>
    <w:rsid w:val="00197130"/>
    <w:rsid w:val="002146B9"/>
    <w:rsid w:val="00217AD2"/>
    <w:rsid w:val="002426D5"/>
    <w:rsid w:val="002774A4"/>
    <w:rsid w:val="00384994"/>
    <w:rsid w:val="003B6346"/>
    <w:rsid w:val="00422624"/>
    <w:rsid w:val="00501919"/>
    <w:rsid w:val="005354EC"/>
    <w:rsid w:val="005A3E51"/>
    <w:rsid w:val="00610C8C"/>
    <w:rsid w:val="0062773B"/>
    <w:rsid w:val="0078607B"/>
    <w:rsid w:val="008351A0"/>
    <w:rsid w:val="008537FF"/>
    <w:rsid w:val="008B5C0C"/>
    <w:rsid w:val="0091740C"/>
    <w:rsid w:val="00A61F02"/>
    <w:rsid w:val="00AC4075"/>
    <w:rsid w:val="00AD0387"/>
    <w:rsid w:val="00AE3E28"/>
    <w:rsid w:val="00B42F78"/>
    <w:rsid w:val="00BB144F"/>
    <w:rsid w:val="00C22B80"/>
    <w:rsid w:val="00DE0018"/>
    <w:rsid w:val="00E10BA0"/>
    <w:rsid w:val="00E41F28"/>
    <w:rsid w:val="00ED3009"/>
    <w:rsid w:val="00F5771F"/>
    <w:rsid w:val="00FE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0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5771F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8351A0"/>
  </w:style>
  <w:style w:type="paragraph" w:styleId="NormalWeb">
    <w:name w:val="Normal (Web)"/>
    <w:basedOn w:val="Normal"/>
    <w:uiPriority w:val="99"/>
    <w:rsid w:val="0019713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610C8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1938</Words>
  <Characters>11050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ОПИСАНИЕ</dc:title>
  <dc:subject/>
  <dc:creator>user</dc:creator>
  <cp:keywords/>
  <dc:description/>
  <cp:lastModifiedBy>ЛИНА</cp:lastModifiedBy>
  <cp:revision>2</cp:revision>
  <cp:lastPrinted>2015-01-27T05:27:00Z</cp:lastPrinted>
  <dcterms:created xsi:type="dcterms:W3CDTF">2016-03-10T11:02:00Z</dcterms:created>
  <dcterms:modified xsi:type="dcterms:W3CDTF">2016-03-10T11:03:00Z</dcterms:modified>
</cp:coreProperties>
</file>